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02F98" w14:textId="3E13BDE2" w:rsidR="0022099E" w:rsidRDefault="00000000">
      <w:pPr>
        <w:widowControl/>
        <w:jc w:val="center"/>
        <w:rPr>
          <w:rFonts w:cs="宋体"/>
          <w:b/>
          <w:color w:val="0E1802"/>
          <w:kern w:val="0"/>
          <w:sz w:val="36"/>
          <w:szCs w:val="36"/>
        </w:rPr>
      </w:pPr>
      <w:r>
        <w:rPr>
          <w:rFonts w:cs="宋体" w:hint="eastAsia"/>
          <w:b/>
          <w:color w:val="0E1802"/>
          <w:kern w:val="0"/>
          <w:sz w:val="36"/>
          <w:szCs w:val="36"/>
        </w:rPr>
        <w:t>北京林业大学</w:t>
      </w:r>
      <w:r>
        <w:rPr>
          <w:rFonts w:cs="宋体" w:hint="eastAsia"/>
          <w:b/>
          <w:color w:val="0E1802"/>
          <w:kern w:val="0"/>
          <w:sz w:val="36"/>
          <w:szCs w:val="36"/>
        </w:rPr>
        <w:t>202</w:t>
      </w:r>
      <w:r w:rsidR="007B5987">
        <w:rPr>
          <w:rFonts w:cs="宋体"/>
          <w:b/>
          <w:color w:val="0E1802"/>
          <w:kern w:val="0"/>
          <w:sz w:val="36"/>
          <w:szCs w:val="36"/>
        </w:rPr>
        <w:t>3</w:t>
      </w:r>
      <w:r>
        <w:rPr>
          <w:rFonts w:cs="宋体" w:hint="eastAsia"/>
          <w:b/>
          <w:color w:val="0E1802"/>
          <w:kern w:val="0"/>
          <w:sz w:val="36"/>
          <w:szCs w:val="36"/>
        </w:rPr>
        <w:t>年学生社团活动奖学金申请表</w:t>
      </w:r>
    </w:p>
    <w:p w14:paraId="24CE8CA6" w14:textId="77777777" w:rsidR="0022099E" w:rsidRDefault="00000000">
      <w:pPr>
        <w:widowControl/>
        <w:spacing w:beforeLines="100" w:before="312"/>
        <w:jc w:val="left"/>
        <w:rPr>
          <w:rFonts w:cs="宋体"/>
          <w:b/>
          <w:color w:val="0E1802"/>
          <w:kern w:val="0"/>
          <w:sz w:val="36"/>
          <w:szCs w:val="36"/>
        </w:rPr>
      </w:pPr>
      <w:r>
        <w:rPr>
          <w:rFonts w:cs="宋体" w:hint="eastAsia"/>
          <w:b/>
          <w:color w:val="0E1802"/>
          <w:kern w:val="0"/>
          <w:sz w:val="28"/>
          <w:szCs w:val="28"/>
        </w:rPr>
        <w:t>所属</w:t>
      </w:r>
      <w:r>
        <w:rPr>
          <w:rFonts w:cs="宋体" w:hint="eastAsia"/>
          <w:b/>
          <w:color w:val="0E1802"/>
          <w:kern w:val="0"/>
          <w:sz w:val="28"/>
          <w:szCs w:val="28"/>
        </w:rPr>
        <w:t>/</w:t>
      </w:r>
      <w:r>
        <w:rPr>
          <w:rFonts w:cs="宋体" w:hint="eastAsia"/>
          <w:b/>
          <w:color w:val="0E1802"/>
          <w:kern w:val="0"/>
          <w:sz w:val="28"/>
          <w:szCs w:val="28"/>
        </w:rPr>
        <w:t>社团</w:t>
      </w:r>
      <w:r>
        <w:rPr>
          <w:rFonts w:cs="宋体" w:hint="eastAsia"/>
          <w:b/>
          <w:color w:val="0E1802"/>
          <w:kern w:val="0"/>
          <w:sz w:val="28"/>
          <w:szCs w:val="28"/>
        </w:rPr>
        <w:t>/</w:t>
      </w:r>
      <w:r>
        <w:rPr>
          <w:rFonts w:cs="宋体" w:hint="eastAsia"/>
          <w:b/>
          <w:color w:val="0E1802"/>
          <w:kern w:val="0"/>
          <w:sz w:val="28"/>
          <w:szCs w:val="28"/>
        </w:rPr>
        <w:t>校级组织：</w:t>
      </w:r>
      <w:r>
        <w:rPr>
          <w:rFonts w:cs="宋体" w:hint="eastAsia"/>
          <w:b/>
          <w:color w:val="0E1802"/>
          <w:kern w:val="0"/>
          <w:sz w:val="28"/>
          <w:szCs w:val="28"/>
          <w:u w:val="single"/>
        </w:rPr>
        <w:t xml:space="preserve">　　　　　　　　　　　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340"/>
        <w:gridCol w:w="1440"/>
        <w:gridCol w:w="2340"/>
        <w:gridCol w:w="2160"/>
      </w:tblGrid>
      <w:tr w:rsidR="0022099E" w14:paraId="574D8033" w14:textId="77777777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926" w14:textId="77777777" w:rsidR="0022099E" w:rsidRDefault="00000000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>姓名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D29" w14:textId="77777777" w:rsidR="0022099E" w:rsidRDefault="0022099E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AD3C" w14:textId="77777777" w:rsidR="0022099E" w:rsidRDefault="00000000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>学号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D3DB" w14:textId="77777777" w:rsidR="0022099E" w:rsidRDefault="0022099E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21B" w14:textId="77777777" w:rsidR="0022099E" w:rsidRDefault="0022099E">
            <w:pPr>
              <w:widowControl/>
              <w:spacing w:line="336" w:lineRule="auto"/>
              <w:ind w:firstLineChars="200" w:firstLine="560"/>
              <w:jc w:val="left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  <w:p w14:paraId="5176FC77" w14:textId="77777777" w:rsidR="0022099E" w:rsidRDefault="00000000">
            <w:pPr>
              <w:widowControl/>
              <w:spacing w:line="336" w:lineRule="auto"/>
              <w:jc w:val="center"/>
              <w:rPr>
                <w:rFonts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>照</w:t>
            </w:r>
          </w:p>
          <w:p w14:paraId="5CC04615" w14:textId="77777777" w:rsidR="0022099E" w:rsidRDefault="00000000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>片</w:t>
            </w:r>
          </w:p>
        </w:tc>
      </w:tr>
      <w:tr w:rsidR="0022099E" w14:paraId="4CEFDF94" w14:textId="77777777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05EF" w14:textId="77777777" w:rsidR="0022099E" w:rsidRDefault="00000000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80C2" w14:textId="77777777" w:rsidR="0022099E" w:rsidRDefault="0022099E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1A3" w14:textId="77777777" w:rsidR="0022099E" w:rsidRDefault="00000000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>班级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47EB" w14:textId="77777777" w:rsidR="0022099E" w:rsidRDefault="0022099E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C3B6" w14:textId="77777777" w:rsidR="0022099E" w:rsidRDefault="0022099E">
            <w:pPr>
              <w:widowControl/>
              <w:jc w:val="left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</w:tr>
      <w:tr w:rsidR="0022099E" w14:paraId="2FE805FB" w14:textId="77777777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0F07" w14:textId="77777777" w:rsidR="0022099E" w:rsidRDefault="00000000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465B" w14:textId="77777777" w:rsidR="0022099E" w:rsidRDefault="0022099E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B71F" w14:textId="77777777" w:rsidR="0022099E" w:rsidRDefault="00000000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>学分积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497" w14:textId="77777777" w:rsidR="0022099E" w:rsidRDefault="0022099E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F703" w14:textId="77777777" w:rsidR="0022099E" w:rsidRDefault="0022099E">
            <w:pPr>
              <w:widowControl/>
              <w:jc w:val="left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</w:tr>
      <w:tr w:rsidR="0022099E" w14:paraId="29C3FAAD" w14:textId="77777777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A7E" w14:textId="77777777" w:rsidR="0022099E" w:rsidRDefault="00000000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  <w:t>有无挂科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BB96" w14:textId="77777777" w:rsidR="0022099E" w:rsidRDefault="00000000">
            <w:pPr>
              <w:widowControl/>
              <w:tabs>
                <w:tab w:val="center" w:pos="1062"/>
                <w:tab w:val="right" w:pos="2124"/>
              </w:tabs>
              <w:spacing w:line="336" w:lineRule="auto"/>
              <w:jc w:val="left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E0D" w14:textId="77777777" w:rsidR="0022099E" w:rsidRDefault="00000000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>所任职务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8A48" w14:textId="77777777" w:rsidR="0022099E" w:rsidRDefault="0022099E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B2AB" w14:textId="77777777" w:rsidR="0022099E" w:rsidRDefault="0022099E">
            <w:pPr>
              <w:widowControl/>
              <w:jc w:val="left"/>
              <w:rPr>
                <w:rFonts w:ascii="宋体" w:hAnsi="宋体" w:cs="宋体"/>
                <w:color w:val="0E1802"/>
                <w:kern w:val="0"/>
                <w:sz w:val="28"/>
                <w:szCs w:val="28"/>
              </w:rPr>
            </w:pPr>
          </w:p>
        </w:tc>
      </w:tr>
      <w:tr w:rsidR="0022099E" w14:paraId="19F814A0" w14:textId="77777777">
        <w:trPr>
          <w:trHeight w:val="3960"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8D4C" w14:textId="77777777" w:rsidR="0022099E" w:rsidRDefault="00000000">
            <w:pPr>
              <w:widowControl/>
              <w:spacing w:line="336" w:lineRule="auto"/>
              <w:jc w:val="left"/>
              <w:rPr>
                <w:rFonts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>曾主持或主要参与的社团活动：</w:t>
            </w:r>
          </w:p>
          <w:p w14:paraId="385D9445" w14:textId="77777777" w:rsidR="0022099E" w:rsidRDefault="0022099E">
            <w:pPr>
              <w:widowControl/>
              <w:spacing w:line="336" w:lineRule="auto"/>
              <w:jc w:val="left"/>
              <w:rPr>
                <w:rFonts w:cs="宋体"/>
                <w:color w:val="0E1802"/>
                <w:kern w:val="0"/>
                <w:sz w:val="28"/>
                <w:szCs w:val="28"/>
              </w:rPr>
            </w:pPr>
          </w:p>
          <w:p w14:paraId="790DF7F9" w14:textId="77777777" w:rsidR="0022099E" w:rsidRDefault="0022099E">
            <w:pPr>
              <w:widowControl/>
              <w:spacing w:line="336" w:lineRule="auto"/>
              <w:jc w:val="left"/>
              <w:rPr>
                <w:rFonts w:cs="宋体"/>
                <w:color w:val="0E1802"/>
                <w:kern w:val="0"/>
                <w:sz w:val="28"/>
                <w:szCs w:val="28"/>
              </w:rPr>
            </w:pPr>
          </w:p>
          <w:p w14:paraId="27EF14A7" w14:textId="77777777" w:rsidR="0022099E" w:rsidRDefault="0022099E">
            <w:pPr>
              <w:widowControl/>
              <w:spacing w:line="336" w:lineRule="auto"/>
              <w:jc w:val="left"/>
            </w:pPr>
          </w:p>
        </w:tc>
      </w:tr>
      <w:tr w:rsidR="0022099E" w14:paraId="0091D132" w14:textId="77777777">
        <w:trPr>
          <w:trHeight w:val="2699"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FC50" w14:textId="77777777" w:rsidR="0022099E" w:rsidRDefault="00000000">
            <w:pPr>
              <w:ind w:right="560"/>
              <w:rPr>
                <w:rFonts w:cs="宋体"/>
                <w:bCs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bCs/>
                <w:color w:val="0E1802"/>
                <w:kern w:val="0"/>
                <w:sz w:val="28"/>
                <w:szCs w:val="28"/>
              </w:rPr>
              <w:t>政治思想表现：</w:t>
            </w:r>
          </w:p>
          <w:p w14:paraId="614B801F" w14:textId="77777777" w:rsidR="0022099E" w:rsidRDefault="00000000">
            <w:pPr>
              <w:ind w:right="560"/>
              <w:rPr>
                <w:rFonts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 xml:space="preserve">   </w:t>
            </w:r>
          </w:p>
          <w:p w14:paraId="287F1728" w14:textId="77777777" w:rsidR="0022099E" w:rsidRDefault="0022099E">
            <w:pPr>
              <w:ind w:right="560"/>
              <w:rPr>
                <w:rFonts w:cs="宋体"/>
                <w:color w:val="0E1802"/>
                <w:kern w:val="0"/>
                <w:sz w:val="28"/>
                <w:szCs w:val="28"/>
              </w:rPr>
            </w:pPr>
          </w:p>
          <w:p w14:paraId="2EA8109B" w14:textId="77777777" w:rsidR="0022099E" w:rsidRDefault="00000000">
            <w:pPr>
              <w:ind w:right="560"/>
              <w:jc w:val="center"/>
              <w:rPr>
                <w:rFonts w:cs="宋体"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 xml:space="preserve">                                 </w:t>
            </w:r>
            <w:r>
              <w:rPr>
                <w:rFonts w:cs="宋体" w:hint="eastAsia"/>
                <w:bCs/>
                <w:color w:val="0E1802"/>
                <w:kern w:val="0"/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bCs/>
                <w:color w:val="0E1802"/>
                <w:kern w:val="0"/>
                <w:sz w:val="28"/>
                <w:szCs w:val="28"/>
              </w:rPr>
              <w:t>班级团支书签名：</w:t>
            </w: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 xml:space="preserve">    </w:t>
            </w:r>
          </w:p>
        </w:tc>
      </w:tr>
      <w:tr w:rsidR="0022099E" w14:paraId="59DBF1FF" w14:textId="77777777">
        <w:trPr>
          <w:trHeight w:val="2696"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831" w14:textId="77777777" w:rsidR="0022099E" w:rsidRDefault="0022099E">
            <w:pPr>
              <w:spacing w:line="400" w:lineRule="exact"/>
              <w:ind w:firstLineChars="200" w:firstLine="562"/>
              <w:rPr>
                <w:rFonts w:cs="宋体"/>
                <w:b/>
                <w:color w:val="0E1802"/>
                <w:kern w:val="0"/>
                <w:sz w:val="28"/>
                <w:szCs w:val="28"/>
              </w:rPr>
            </w:pPr>
          </w:p>
          <w:p w14:paraId="7894165F" w14:textId="77777777" w:rsidR="0022099E" w:rsidRDefault="00000000">
            <w:pPr>
              <w:spacing w:line="400" w:lineRule="exact"/>
              <w:ind w:firstLineChars="200" w:firstLine="562"/>
              <w:rPr>
                <w:rFonts w:cs="宋体"/>
                <w:b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本人承诺以上信息全部属实，且评优年度内未受党、团、行政处分，体质健康测试达标。如若填写不实，后果自负。</w:t>
            </w:r>
            <w:r>
              <w:rPr>
                <w:rFonts w:cs="宋体"/>
                <w:b/>
                <w:color w:val="0E1802"/>
                <w:kern w:val="0"/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 xml:space="preserve"> </w:t>
            </w:r>
          </w:p>
          <w:p w14:paraId="642B2894" w14:textId="77777777" w:rsidR="0022099E" w:rsidRDefault="0022099E">
            <w:pPr>
              <w:ind w:right="560" w:firstLineChars="2050" w:firstLine="5740"/>
              <w:rPr>
                <w:rFonts w:cs="宋体"/>
                <w:color w:val="0E1802"/>
                <w:kern w:val="0"/>
                <w:sz w:val="28"/>
                <w:szCs w:val="28"/>
              </w:rPr>
            </w:pPr>
          </w:p>
          <w:p w14:paraId="66C0AF86" w14:textId="77777777" w:rsidR="0022099E" w:rsidRDefault="00000000">
            <w:pPr>
              <w:spacing w:line="440" w:lineRule="exact"/>
              <w:ind w:right="561" w:firstLineChars="2250" w:firstLine="6325"/>
              <w:rPr>
                <w:rFonts w:cs="宋体"/>
                <w:b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本人签名：</w:t>
            </w: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 xml:space="preserve">     </w:t>
            </w:r>
          </w:p>
          <w:p w14:paraId="091A87E4" w14:textId="77777777" w:rsidR="0022099E" w:rsidRDefault="00000000">
            <w:pPr>
              <w:spacing w:line="440" w:lineRule="exact"/>
              <w:ind w:right="561"/>
              <w:jc w:val="right"/>
              <w:rPr>
                <w:rFonts w:cs="宋体"/>
                <w:b/>
                <w:color w:val="0E1802"/>
                <w:kern w:val="0"/>
                <w:sz w:val="28"/>
                <w:szCs w:val="28"/>
              </w:rPr>
            </w:pP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年</w:t>
            </w: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月</w:t>
            </w:r>
            <w:r>
              <w:rPr>
                <w:rFonts w:cs="宋体" w:hint="eastAsia"/>
                <w:color w:val="0E1802"/>
                <w:kern w:val="0"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>日</w:t>
            </w:r>
            <w:r>
              <w:rPr>
                <w:rFonts w:cs="宋体" w:hint="eastAsia"/>
                <w:b/>
                <w:color w:val="0E1802"/>
                <w:kern w:val="0"/>
                <w:sz w:val="28"/>
                <w:szCs w:val="28"/>
              </w:rPr>
              <w:t xml:space="preserve"> </w:t>
            </w:r>
          </w:p>
        </w:tc>
      </w:tr>
    </w:tbl>
    <w:p w14:paraId="65DF9801" w14:textId="77777777" w:rsidR="0022099E" w:rsidRDefault="0022099E"/>
    <w:sectPr w:rsidR="00220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FiNzk5NWU2MmFiMTExOTZjMmZhNzI3NjQwOWM4NTAifQ=="/>
  </w:docVars>
  <w:rsids>
    <w:rsidRoot w:val="1EA116DA"/>
    <w:rsid w:val="0000686B"/>
    <w:rsid w:val="00023EC5"/>
    <w:rsid w:val="001875C2"/>
    <w:rsid w:val="001A4313"/>
    <w:rsid w:val="0022099E"/>
    <w:rsid w:val="00287376"/>
    <w:rsid w:val="0034658E"/>
    <w:rsid w:val="003B0022"/>
    <w:rsid w:val="003B506E"/>
    <w:rsid w:val="003B65D9"/>
    <w:rsid w:val="00411E5B"/>
    <w:rsid w:val="00464F9E"/>
    <w:rsid w:val="00472B3B"/>
    <w:rsid w:val="00503655"/>
    <w:rsid w:val="00582C97"/>
    <w:rsid w:val="005E3F95"/>
    <w:rsid w:val="006069E6"/>
    <w:rsid w:val="0065125E"/>
    <w:rsid w:val="007318CA"/>
    <w:rsid w:val="00796940"/>
    <w:rsid w:val="007B5987"/>
    <w:rsid w:val="00A0302C"/>
    <w:rsid w:val="00A35DD4"/>
    <w:rsid w:val="00B42CB0"/>
    <w:rsid w:val="00BD17E9"/>
    <w:rsid w:val="00BD649C"/>
    <w:rsid w:val="00BE6507"/>
    <w:rsid w:val="00C15480"/>
    <w:rsid w:val="00C9631A"/>
    <w:rsid w:val="00CF22C3"/>
    <w:rsid w:val="00CF4942"/>
    <w:rsid w:val="00E10727"/>
    <w:rsid w:val="00FB0249"/>
    <w:rsid w:val="1AFA5827"/>
    <w:rsid w:val="1DBF29AA"/>
    <w:rsid w:val="1EA116DA"/>
    <w:rsid w:val="589D15ED"/>
    <w:rsid w:val="58EB75DD"/>
    <w:rsid w:val="5BD8295C"/>
    <w:rsid w:val="6D535020"/>
    <w:rsid w:val="720D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9C11A5"/>
  <w15:docId w15:val="{05C5C40B-48CB-46CC-A995-6C7C6678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MY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46</TotalTime>
  <Pages>1</Pages>
  <Words>38</Words>
  <Characters>223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FMY</dc:creator>
  <cp:lastModifiedBy>罗 一凡</cp:lastModifiedBy>
  <cp:revision>17</cp:revision>
  <dcterms:created xsi:type="dcterms:W3CDTF">2018-09-27T07:29:00Z</dcterms:created>
  <dcterms:modified xsi:type="dcterms:W3CDTF">2023-09-27T11:51:00Z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2B50A726049A455296413BCB88A981E2</vt:lpwstr>
  </property>
</Properties>
</file>